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0761FF" w:rsidRPr="000761FF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0761FF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Large</w:t>
            </w: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0761FF" w:rsidRPr="000761FF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761FF" w:rsidRPr="000761FF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761FF" w:rsidRPr="000761FF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761F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761FF" w:rsidRPr="000761FF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1FF" w:rsidRPr="000761FF" w:rsidRDefault="000761FF" w:rsidP="000761F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0761F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761FF" w:rsidRPr="000761FF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61FF" w:rsidRPr="000761FF" w:rsidRDefault="000761FF" w:rsidP="000761FF">
            <w:pPr>
              <w:rPr>
                <w:rFonts w:ascii="Tahoma" w:hAnsi="Tahoma" w:cs="Tahoma"/>
                <w:sz w:val="18"/>
                <w:szCs w:val="18"/>
              </w:rPr>
            </w:pPr>
            <w:r w:rsidRPr="000761FF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0761FF">
              <w:rPr>
                <w:rFonts w:ascii="Tahoma" w:hAnsi="Tahoma" w:cs="Tahoma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0761FF" w:rsidRPr="000761FF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61FF" w:rsidRPr="000761FF" w:rsidRDefault="000761FF" w:rsidP="000761FF">
            <w:pPr>
              <w:rPr>
                <w:rFonts w:ascii="Tahoma" w:hAnsi="Tahoma" w:cs="Tahoma"/>
                <w:sz w:val="18"/>
                <w:szCs w:val="18"/>
              </w:rPr>
            </w:pPr>
            <w:r w:rsidRPr="000761FF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0761FF" w:rsidRPr="000761FF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761F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61F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61FF">
              <w:rPr>
                <w:rFonts w:ascii="Tahoma" w:hAnsi="Tahoma" w:cs="Tahoma"/>
                <w:sz w:val="18"/>
                <w:szCs w:val="18"/>
              </w:rPr>
              <w:t>188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761FF" w:rsidRPr="000761FF" w:rsidRDefault="000761FF" w:rsidP="000761F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0761FF" w:rsidRDefault="00B43CAA" w:rsidP="000761FF"/>
    <w:sectPr w:rsidR="00B43CAA" w:rsidRPr="000761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761FF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A49D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45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2025-11-24T11:28:00Z</dcterms:created>
  <dcterms:modified xsi:type="dcterms:W3CDTF">2025-11-24T11:28:00Z</dcterms:modified>
</cp:coreProperties>
</file>